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D12" w:rsidRDefault="00220D12" w:rsidP="001C7F8F">
      <w:pPr>
        <w:spacing w:after="0" w:line="240" w:lineRule="auto"/>
        <w:jc w:val="right"/>
      </w:pPr>
      <w:r>
        <w:t>Приложение № 24</w:t>
      </w:r>
    </w:p>
    <w:p w:rsidR="00220D12" w:rsidRDefault="00220D12" w:rsidP="001C7F8F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220D12" w:rsidRDefault="00220D12" w:rsidP="001C7F8F">
      <w:pPr>
        <w:spacing w:after="0" w:line="240" w:lineRule="auto"/>
        <w:jc w:val="right"/>
      </w:pPr>
      <w:r>
        <w:t>27 декабря 2024г. № 239</w:t>
      </w:r>
    </w:p>
    <w:p w:rsidR="00220D12" w:rsidRDefault="00220D12" w:rsidP="001C7F8F">
      <w:pPr>
        <w:spacing w:after="0" w:line="240" w:lineRule="auto"/>
        <w:jc w:val="right"/>
      </w:pPr>
    </w:p>
    <w:p w:rsidR="00220D12" w:rsidRDefault="00220D12" w:rsidP="001C7F8F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220D12" w:rsidRDefault="00220D12" w:rsidP="001C7F8F">
      <w:pPr>
        <w:spacing w:after="0" w:line="240" w:lineRule="auto"/>
        <w:jc w:val="center"/>
      </w:pPr>
      <w:r>
        <w:t>Площадь конечной остановки автобуса № 1 в р.п. Качуг в районе подвесного моста на правобережной стороне</w:t>
      </w:r>
    </w:p>
    <w:p w:rsidR="00220D12" w:rsidRDefault="00220D12">
      <w:r w:rsidRPr="000844C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5.25pt;height:480.75pt;visibility:visible">
            <v:imagedata r:id="rId4" o:title=""/>
          </v:shape>
        </w:pict>
      </w:r>
      <w:bookmarkStart w:id="0" w:name="_GoBack"/>
      <w:bookmarkEnd w:id="0"/>
    </w:p>
    <w:p w:rsidR="00220D12" w:rsidRDefault="00220D12" w:rsidP="00886DDA"/>
    <w:p w:rsidR="00220D12" w:rsidRPr="00886DDA" w:rsidRDefault="00220D12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7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220D12" w:rsidRPr="00C50B24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7F376A" w:rsidRDefault="00220D12" w:rsidP="00DB0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B24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D12" w:rsidRPr="00C50B24" w:rsidRDefault="00220D12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B24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220D12" w:rsidRPr="00C50B24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277596">
            <w:r w:rsidRPr="00C50B24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277596">
            <w:r w:rsidRPr="00C50B24">
              <w:t>570531.31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D12" w:rsidRPr="00C50B24" w:rsidRDefault="00220D12" w:rsidP="00277596">
            <w:r w:rsidRPr="00C50B24">
              <w:t>4239544.12</w:t>
            </w:r>
          </w:p>
        </w:tc>
      </w:tr>
      <w:tr w:rsidR="00220D12" w:rsidRPr="00C50B24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277596">
            <w:r w:rsidRPr="00C50B24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277596">
            <w:r w:rsidRPr="00C50B24">
              <w:t>570530.07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D12" w:rsidRPr="00C50B24" w:rsidRDefault="00220D12" w:rsidP="00277596">
            <w:r w:rsidRPr="00C50B24">
              <w:t>4239545.69</w:t>
            </w:r>
          </w:p>
        </w:tc>
      </w:tr>
      <w:tr w:rsidR="00220D12" w:rsidRPr="00C50B24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277596">
            <w:r w:rsidRPr="00C50B24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277596">
            <w:r w:rsidRPr="00C50B24">
              <w:t>570527.71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D12" w:rsidRPr="00C50B24" w:rsidRDefault="00220D12" w:rsidP="00277596">
            <w:r w:rsidRPr="00C50B24">
              <w:t>4239543.84</w:t>
            </w:r>
          </w:p>
        </w:tc>
      </w:tr>
      <w:tr w:rsidR="00220D12" w:rsidRPr="00C50B24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277596">
            <w:r w:rsidRPr="00C50B24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12" w:rsidRPr="00C50B24" w:rsidRDefault="00220D12" w:rsidP="00277596">
            <w:r w:rsidRPr="00C50B24">
              <w:t>570528.95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D12" w:rsidRPr="00C50B24" w:rsidRDefault="00220D12" w:rsidP="00277596">
            <w:r w:rsidRPr="00C50B24">
              <w:t>4239542.26</w:t>
            </w:r>
          </w:p>
        </w:tc>
      </w:tr>
    </w:tbl>
    <w:p w:rsidR="00220D12" w:rsidRPr="00431D01" w:rsidRDefault="00220D12" w:rsidP="00886DDA">
      <w:pPr>
        <w:rPr>
          <w:i/>
        </w:rPr>
      </w:pPr>
    </w:p>
    <w:sectPr w:rsidR="00220D12" w:rsidRPr="00431D01" w:rsidSect="001C7F8F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844C3"/>
    <w:rsid w:val="001C7F8F"/>
    <w:rsid w:val="00220D12"/>
    <w:rsid w:val="00233223"/>
    <w:rsid w:val="00277596"/>
    <w:rsid w:val="00305D54"/>
    <w:rsid w:val="003441AC"/>
    <w:rsid w:val="003918F0"/>
    <w:rsid w:val="00431D01"/>
    <w:rsid w:val="004321A0"/>
    <w:rsid w:val="004B6A98"/>
    <w:rsid w:val="006428DF"/>
    <w:rsid w:val="007F376A"/>
    <w:rsid w:val="00886DDA"/>
    <w:rsid w:val="0098605B"/>
    <w:rsid w:val="00A61E16"/>
    <w:rsid w:val="00C50B24"/>
    <w:rsid w:val="00DB0347"/>
    <w:rsid w:val="00E1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1A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62</Words>
  <Characters>358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2025-01-16T08:16:00Z</cp:lastPrinted>
  <dcterms:created xsi:type="dcterms:W3CDTF">2025-01-15T08:03:00Z</dcterms:created>
  <dcterms:modified xsi:type="dcterms:W3CDTF">2025-01-16T08:16:00Z</dcterms:modified>
</cp:coreProperties>
</file>